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8E2" w:rsidRPr="00DD03B5" w:rsidRDefault="005638E2" w:rsidP="004A1B5C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DD03B5">
        <w:rPr>
          <w:rFonts w:ascii="Helv" w:hAnsi="Helv"/>
          <w:b/>
          <w:bCs/>
          <w:color w:val="000000"/>
          <w:sz w:val="18"/>
          <w:szCs w:val="18"/>
          <w:lang w:val="cs-CZ"/>
        </w:rPr>
        <w:t>MPHR1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362</w:t>
      </w:r>
    </w:p>
    <w:p w:rsidR="005638E2" w:rsidRDefault="005638E2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5638E2" w:rsidRDefault="005638E2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The MPH2</w:t>
      </w:r>
      <w:r>
        <w:rPr>
          <w:rFonts w:ascii="Helv" w:hAnsi="Helv"/>
          <w:color w:val="000000"/>
          <w:sz w:val="18"/>
          <w:szCs w:val="18"/>
          <w:vertAlign w:val="superscript"/>
          <w:lang w:val="en-US"/>
        </w:rPr>
        <w:t xml:space="preserve">TM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Type R measures the electrical parameters per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phases, groups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individual outputs.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The individual outputs can also be remote-controlled.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5638E2" w:rsidRDefault="005638E2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5638E2" w:rsidRDefault="005638E2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5638E2" w:rsidRDefault="005638E2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5638E2" w:rsidRDefault="005638E2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5638E2" w:rsidRDefault="005638E2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individual groups are protected with a 20A circuit breaker (hydraulic, magnetic).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5638E2" w:rsidRDefault="005638E2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5638E2" w:rsidRPr="00292291" w:rsidRDefault="005638E2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5638E2" w:rsidRDefault="00563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638E2" w:rsidRPr="00292291" w:rsidRDefault="00563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5638E2" w:rsidRPr="00292291" w:rsidRDefault="00563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Authentication: Local, remote: Active directory,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LDAP, TACACS, Radius, Kerberos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5638E2" w:rsidRPr="00292291" w:rsidRDefault="00563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5638E2" w:rsidRDefault="00563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638E2" w:rsidRPr="00292291" w:rsidRDefault="00563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Measurement parameters: Current (A), voltage (V), real power (W), apparent power (VA), consumption (kWh), power factor, frequency and crest factor</w:t>
      </w:r>
    </w:p>
    <w:p w:rsidR="005638E2" w:rsidRDefault="00563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5638E2" w:rsidRDefault="00563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638E2" w:rsidRPr="00292291" w:rsidRDefault="00563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5638E2" w:rsidRPr="00292291" w:rsidRDefault="005638E2" w:rsidP="009C0072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</w:t>
      </w:r>
      <w:r>
        <w:rPr>
          <w:rFonts w:ascii="Helv" w:hAnsi="Helv"/>
          <w:color w:val="000000"/>
          <w:sz w:val="18"/>
          <w:szCs w:val="18"/>
          <w:lang w:val="en-US"/>
        </w:rPr>
        <w:t>connection via input terminals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, 230/400Vac / 32A</w:t>
      </w:r>
    </w:p>
    <w:p w:rsidR="005638E2" w:rsidRPr="00292291" w:rsidRDefault="00563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5638E2" w:rsidRPr="00292291" w:rsidRDefault="005638E2" w:rsidP="004A1B5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 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5638E2" w:rsidRPr="00292291" w:rsidRDefault="005638E2" w:rsidP="004A1B5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               12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C19, max. 16A per outlet</w:t>
      </w:r>
    </w:p>
    <w:p w:rsidR="005638E2" w:rsidRPr="00292291" w:rsidRDefault="00563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638E2" w:rsidRPr="00292291" w:rsidRDefault="00563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5638E2" w:rsidRPr="00292291" w:rsidRDefault="005638E2" w:rsidP="0094782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5638E2" w:rsidRPr="00292291" w:rsidRDefault="00563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5638E2" w:rsidRPr="00292291" w:rsidRDefault="00563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5638E2" w:rsidRPr="00292291" w:rsidRDefault="00563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638E2" w:rsidRPr="00292291" w:rsidRDefault="00563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5638E2" w:rsidRPr="006F32EF" w:rsidRDefault="005638E2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5638E2" w:rsidRPr="006F32EF" w:rsidRDefault="005638E2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5638E2" w:rsidRDefault="005638E2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5638E2" w:rsidRPr="00292291" w:rsidRDefault="00563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638E2" w:rsidRPr="006F32EF" w:rsidRDefault="005638E2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5638E2" w:rsidRDefault="005638E2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5638E2" w:rsidRPr="00292291" w:rsidRDefault="005638E2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5638E2" w:rsidRPr="00292291" w:rsidRDefault="00563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638E2" w:rsidRPr="00292291" w:rsidRDefault="00563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5638E2" w:rsidRPr="00292291" w:rsidRDefault="00563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D03B5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5638E2" w:rsidRPr="00292291" w:rsidRDefault="00563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5638E2" w:rsidRPr="00292291" w:rsidRDefault="00563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5638E2" w:rsidRDefault="00563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5638E2" w:rsidRPr="00292291" w:rsidRDefault="00563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638E2" w:rsidRPr="00292291" w:rsidRDefault="00563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5638E2" w:rsidRDefault="005638E2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5638E2" w:rsidRDefault="00563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638E2" w:rsidRPr="00292291" w:rsidRDefault="00563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</w:p>
    <w:sectPr w:rsidR="005638E2" w:rsidRPr="00292291" w:rsidSect="00E752D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196D4E"/>
    <w:multiLevelType w:val="hybridMultilevel"/>
    <w:tmpl w:val="4A2E30DA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664C7"/>
    <w:rsid w:val="001B0E59"/>
    <w:rsid w:val="002812AC"/>
    <w:rsid w:val="00292291"/>
    <w:rsid w:val="003915FC"/>
    <w:rsid w:val="003C4B0F"/>
    <w:rsid w:val="003E728E"/>
    <w:rsid w:val="0044626B"/>
    <w:rsid w:val="004A1B5C"/>
    <w:rsid w:val="004D1249"/>
    <w:rsid w:val="00523BE8"/>
    <w:rsid w:val="005638E2"/>
    <w:rsid w:val="006F32EF"/>
    <w:rsid w:val="00734290"/>
    <w:rsid w:val="00873754"/>
    <w:rsid w:val="00930195"/>
    <w:rsid w:val="0094782C"/>
    <w:rsid w:val="00992D3C"/>
    <w:rsid w:val="009C0072"/>
    <w:rsid w:val="00A77376"/>
    <w:rsid w:val="00AA6F94"/>
    <w:rsid w:val="00B545AA"/>
    <w:rsid w:val="00CF07EB"/>
    <w:rsid w:val="00DD03B5"/>
    <w:rsid w:val="00E752D7"/>
    <w:rsid w:val="00EB6089"/>
    <w:rsid w:val="00FA3C17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1534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330</Words>
  <Characters>1949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MPHR1162</dc:title>
  <dc:subject/>
  <dc:creator>Hofbauer, Thomas [NETPWR/KNURR/DE]</dc:creator>
  <cp:keywords/>
  <dc:description/>
  <cp:lastModifiedBy>takacr</cp:lastModifiedBy>
  <cp:revision>2</cp:revision>
  <dcterms:created xsi:type="dcterms:W3CDTF">2013-11-26T13:31:00Z</dcterms:created>
  <dcterms:modified xsi:type="dcterms:W3CDTF">2013-11-26T13:31:00Z</dcterms:modified>
</cp:coreProperties>
</file>